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DotDash" w:sz="4" w:space="0" w:color="auto"/>
          <w:insideV w:val="dotDotDash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107"/>
        <w:gridCol w:w="8107"/>
      </w:tblGrid>
      <w:tr w:rsidR="00FD377C" w14:paraId="397E081C" w14:textId="77777777" w:rsidTr="00FD377C">
        <w:trPr>
          <w:trHeight w:val="5272"/>
        </w:trPr>
        <w:tc>
          <w:tcPr>
            <w:tcW w:w="8107" w:type="dxa"/>
            <w:tcMar>
              <w:top w:w="57" w:type="dxa"/>
              <w:bottom w:w="227" w:type="dxa"/>
            </w:tcMar>
            <w:vAlign w:val="center"/>
          </w:tcPr>
          <w:p w14:paraId="3C4EA4CF" w14:textId="77777777" w:rsidR="00FD377C" w:rsidRDefault="003729E2" w:rsidP="005F794C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E7271F" wp14:editId="793C5DDE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-23495</wp:posOffset>
                      </wp:positionV>
                      <wp:extent cx="4991100" cy="3177540"/>
                      <wp:effectExtent l="76200" t="76200" r="95250" b="9906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91100" cy="31775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>
                                <a:glow rad="63500">
                                  <a:schemeClr val="tx1">
                                    <a:alpha val="40000"/>
                                  </a:schemeClr>
                                </a:glow>
                              </a:effec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8EAD0C" w14:textId="40111078" w:rsidR="00812C8A" w:rsidRPr="00812C8A" w:rsidRDefault="00E453C4" w:rsidP="003729E2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Hierarchical</w:t>
                                  </w:r>
                                  <w:r w:rsidR="00665EB7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E72869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organisational structure</w:t>
                                  </w:r>
                                  <w:r w:rsidR="00665EB7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E7271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5.3pt;margin-top:-1.85pt;width:393pt;height:25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" fillcolor="white [3201]" strokeweight=".5pt">
                      <v:textbox>
                        <w:txbxContent>
                          <w:p w14:paraId="5A8EAD0C" w14:textId="40111078" w:rsidR="00812C8A" w:rsidRPr="00812C8A" w:rsidRDefault="00E453C4" w:rsidP="003729E2">
                            <w:pPr>
                              <w:jc w:val="center"/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Hierarchical</w:t>
                            </w:r>
                            <w:r w:rsidR="00665EB7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E72869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organisational structure</w:t>
                            </w:r>
                            <w:r w:rsidR="00665EB7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107" w:type="dxa"/>
            <w:tcMar>
              <w:top w:w="57" w:type="dxa"/>
              <w:bottom w:w="227" w:type="dxa"/>
            </w:tcMar>
            <w:vAlign w:val="center"/>
          </w:tcPr>
          <w:p w14:paraId="2E9184E5" w14:textId="77777777" w:rsidR="00FD377C" w:rsidRDefault="003729E2" w:rsidP="005F794C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66968F" wp14:editId="43685ECD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-25400</wp:posOffset>
                      </wp:positionV>
                      <wp:extent cx="4739640" cy="3230880"/>
                      <wp:effectExtent l="76200" t="76200" r="99060" b="10287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39640" cy="32308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>
                                <a:glow rad="63500">
                                  <a:sysClr val="windowText" lastClr="000000">
                                    <a:alpha val="40000"/>
                                  </a:sysClr>
                                </a:glow>
                              </a:effectLst>
                            </wps:spPr>
                            <wps:txbx>
                              <w:txbxContent>
                                <w:p w14:paraId="6EEA9C60" w14:textId="3ABB37B8" w:rsidR="00812C8A" w:rsidRPr="00745BB5" w:rsidRDefault="00665EB7" w:rsidP="00665EB7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</w:pPr>
                                  <w:r w:rsidRPr="00745BB5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 xml:space="preserve">Functional </w:t>
                                  </w:r>
                                  <w:r w:rsidR="00E72869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o</w:t>
                                  </w:r>
                                  <w:r w:rsidR="00E72869" w:rsidRPr="00745BB5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 xml:space="preserve">rganisational </w:t>
                                  </w:r>
                                  <w:r w:rsidR="00E72869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s</w:t>
                                  </w:r>
                                  <w:r w:rsidR="00E72869" w:rsidRPr="00745BB5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tructure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66968F" id="Text Box 3" o:spid="_x0000_s1027" type="#_x0000_t202" style="position:absolute;left:0;text-align:left;margin-left:9.95pt;margin-top:-2pt;width:373.2pt;height:25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" fillcolor="window" strokeweight=".5pt">
                      <v:textbox>
                        <w:txbxContent>
                          <w:p w14:paraId="6EEA9C60" w14:textId="3ABB37B8" w:rsidR="00812C8A" w:rsidRPr="00745BB5" w:rsidRDefault="00665EB7" w:rsidP="00665EB7">
                            <w:pPr>
                              <w:jc w:val="center"/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</w:pPr>
                            <w:r w:rsidRPr="00745BB5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Functional </w:t>
                            </w:r>
                            <w:r w:rsidR="00E72869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o</w:t>
                            </w:r>
                            <w:r w:rsidR="00E72869" w:rsidRPr="00745BB5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rganisational </w:t>
                            </w:r>
                            <w:r w:rsidR="00E72869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s</w:t>
                            </w:r>
                            <w:r w:rsidR="00E72869" w:rsidRPr="00745BB5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tructure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D377C" w14:paraId="4EB124BF" w14:textId="77777777" w:rsidTr="00FD377C">
        <w:trPr>
          <w:trHeight w:val="5272"/>
        </w:trPr>
        <w:tc>
          <w:tcPr>
            <w:tcW w:w="8107" w:type="dxa"/>
            <w:tcMar>
              <w:top w:w="227" w:type="dxa"/>
              <w:bottom w:w="0" w:type="dxa"/>
            </w:tcMar>
            <w:vAlign w:val="center"/>
          </w:tcPr>
          <w:p w14:paraId="3309F01E" w14:textId="77777777" w:rsidR="00FD377C" w:rsidRDefault="003729E2" w:rsidP="00FD377C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566968F" wp14:editId="7A4B4BA3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67945</wp:posOffset>
                      </wp:positionV>
                      <wp:extent cx="4924425" cy="3223260"/>
                      <wp:effectExtent l="76200" t="76200" r="104775" b="9144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24425" cy="3223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>
                                <a:glow rad="63500">
                                  <a:schemeClr val="tx1">
                                    <a:alpha val="40000"/>
                                  </a:schemeClr>
                                </a:glow>
                              </a:effec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D5FAF6" w14:textId="06DED27D" w:rsidR="00812C8A" w:rsidRPr="00812C8A" w:rsidRDefault="000754F0" w:rsidP="003729E2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Flat</w:t>
                                  </w:r>
                                  <w:r w:rsidR="00665EB7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E72869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organisational structure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66968F" id="Text Box 5" o:spid="_x0000_s1028" type="#_x0000_t202" style="position:absolute;left:0;text-align:left;margin-left:-5.9pt;margin-top:5.35pt;width:387.75pt;height:25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" fillcolor="white [3201]" strokeweight=".5pt">
                      <v:textbox>
                        <w:txbxContent>
                          <w:p w14:paraId="3DD5FAF6" w14:textId="06DED27D" w:rsidR="00812C8A" w:rsidRPr="00812C8A" w:rsidRDefault="000754F0" w:rsidP="003729E2">
                            <w:pPr>
                              <w:jc w:val="center"/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Flat</w:t>
                            </w:r>
                            <w:r w:rsidR="00665EB7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E72869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organisational structure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107" w:type="dxa"/>
            <w:tcMar>
              <w:top w:w="227" w:type="dxa"/>
              <w:bottom w:w="0" w:type="dxa"/>
            </w:tcMar>
            <w:vAlign w:val="center"/>
          </w:tcPr>
          <w:p w14:paraId="550978A5" w14:textId="77777777" w:rsidR="00FD377C" w:rsidRDefault="003729E2" w:rsidP="00FD377C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66968F" wp14:editId="09193CAD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83185</wp:posOffset>
                      </wp:positionV>
                      <wp:extent cx="4762500" cy="3230880"/>
                      <wp:effectExtent l="76200" t="76200" r="95250" b="10287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0" cy="3230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>
                                <a:glow rad="63500">
                                  <a:schemeClr val="tx1">
                                    <a:alpha val="40000"/>
                                  </a:schemeClr>
                                </a:glow>
                              </a:effec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397B96B" w14:textId="363233E2" w:rsidR="00812C8A" w:rsidRPr="00812C8A" w:rsidRDefault="000754F0" w:rsidP="003729E2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 xml:space="preserve">Matrix </w:t>
                                  </w:r>
                                  <w:r w:rsidR="00E72869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organisational structure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66968F" id="Text Box 6" o:spid="_x0000_s1029" type="#_x0000_t202" style="position:absolute;left:0;text-align:left;margin-left:9.95pt;margin-top:6.55pt;width:375pt;height:25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" fillcolor="white [3201]" strokeweight=".5pt">
                      <v:textbox>
                        <w:txbxContent>
                          <w:p w14:paraId="6397B96B" w14:textId="363233E2" w:rsidR="00812C8A" w:rsidRPr="00812C8A" w:rsidRDefault="000754F0" w:rsidP="003729E2">
                            <w:pPr>
                              <w:jc w:val="center"/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Matrix </w:t>
                            </w:r>
                            <w:r w:rsidR="00E72869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organisational structure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CDB9C48" w14:textId="503EAC23" w:rsidR="00FD23BC" w:rsidRDefault="00FD23BC"/>
    <w:tbl>
      <w:tblPr>
        <w:tblStyle w:val="TableGrid"/>
        <w:tblW w:w="16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DotDash" w:sz="4" w:space="0" w:color="auto"/>
          <w:insideV w:val="dotDotDash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107"/>
        <w:gridCol w:w="8107"/>
      </w:tblGrid>
      <w:tr w:rsidR="00BB4F74" w14:paraId="3CB817D7" w14:textId="77777777" w:rsidTr="001D343C">
        <w:trPr>
          <w:trHeight w:val="5272"/>
        </w:trPr>
        <w:tc>
          <w:tcPr>
            <w:tcW w:w="8107" w:type="dxa"/>
            <w:tcMar>
              <w:top w:w="57" w:type="dxa"/>
              <w:bottom w:w="227" w:type="dxa"/>
            </w:tcMar>
            <w:vAlign w:val="center"/>
          </w:tcPr>
          <w:p w14:paraId="2285624C" w14:textId="77777777" w:rsidR="00BB4F74" w:rsidRDefault="00BB4F74" w:rsidP="001D343C">
            <w:pPr>
              <w:jc w:val="center"/>
            </w:pPr>
            <w:r>
              <w:rPr>
                <w:noProof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B86D48C" wp14:editId="0FD449A3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-27305</wp:posOffset>
                      </wp:positionV>
                      <wp:extent cx="4916805" cy="3208020"/>
                      <wp:effectExtent l="76200" t="76200" r="93345" b="8763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16805" cy="3208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>
                                <a:glow rad="63500">
                                  <a:schemeClr val="tx1">
                                    <a:alpha val="40000"/>
                                  </a:schemeClr>
                                </a:glow>
                              </a:effec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B8DB75" w14:textId="7C865CED" w:rsidR="00BB4F74" w:rsidRPr="00812C8A" w:rsidRDefault="005D27CE" w:rsidP="00BB4F74">
                                  <w:pPr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Is typically used for larger business</w:t>
                                  </w:r>
                                  <w:r w:rsidR="0052485E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 xml:space="preserve"> and organisations</w:t>
                                  </w:r>
                                  <w:r w:rsidR="00E72869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. I</w:t>
                                  </w:r>
                                  <w:r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 xml:space="preserve">t relies on having different levels of authority with a chain of command.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86D48C" id="Text Box 2" o:spid="_x0000_s1030" type="#_x0000_t202" style="position:absolute;left:0;text-align:left;margin-left:-5.3pt;margin-top:-2.15pt;width:387.15pt;height:252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" fillcolor="white [3201]" strokeweight=".5pt">
                      <v:textbox>
                        <w:txbxContent>
                          <w:p w14:paraId="56B8DB75" w14:textId="7C865CED" w:rsidR="00BB4F74" w:rsidRPr="00812C8A" w:rsidRDefault="005D27CE" w:rsidP="00BB4F74">
                            <w:pPr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Is typically used for larger business</w:t>
                            </w:r>
                            <w:r w:rsidR="0052485E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es</w:t>
                            </w:r>
                            <w:r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 and organisations</w:t>
                            </w:r>
                            <w:r w:rsidR="00E72869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. I</w:t>
                            </w:r>
                            <w:r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t relies on having different levels of authority with a chain of command.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107" w:type="dxa"/>
            <w:tcMar>
              <w:top w:w="57" w:type="dxa"/>
              <w:bottom w:w="227" w:type="dxa"/>
            </w:tcMar>
            <w:vAlign w:val="center"/>
          </w:tcPr>
          <w:p w14:paraId="7218CE87" w14:textId="77777777" w:rsidR="00BB4F74" w:rsidRDefault="00BB4F74" w:rsidP="001D343C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FABD84D" wp14:editId="12C156B8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-15240</wp:posOffset>
                      </wp:positionV>
                      <wp:extent cx="4747260" cy="3246120"/>
                      <wp:effectExtent l="76200" t="76200" r="91440" b="8763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47260" cy="32461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>
                                <a:glow rad="63500">
                                  <a:sysClr val="windowText" lastClr="000000">
                                    <a:alpha val="40000"/>
                                  </a:sysClr>
                                </a:glow>
                              </a:effectLst>
                            </wps:spPr>
                            <wps:txbx>
                              <w:txbxContent>
                                <w:p w14:paraId="6CC1F74E" w14:textId="226C689C" w:rsidR="00BB4F74" w:rsidRPr="00745BB5" w:rsidRDefault="002F369B" w:rsidP="00BB4F74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Divided in</w:t>
                                  </w:r>
                                  <w:r w:rsidR="00B120CA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 xml:space="preserve">to different departments, depending on expertise.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ABD84D" id="Text Box 4" o:spid="_x0000_s1031" type="#_x0000_t202" style="position:absolute;left:0;text-align:left;margin-left:9.95pt;margin-top:-1.2pt;width:373.8pt;height:255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" fillcolor="window" strokeweight=".5pt">
                      <v:textbox>
                        <w:txbxContent>
                          <w:p w14:paraId="6CC1F74E" w14:textId="226C689C" w:rsidR="00BB4F74" w:rsidRPr="00745BB5" w:rsidRDefault="002F369B" w:rsidP="00BB4F74">
                            <w:pPr>
                              <w:jc w:val="center"/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Divided in</w:t>
                            </w:r>
                            <w:r w:rsidR="00B120CA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to different departments, depending on expertise.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B4F74" w14:paraId="0EADC5B8" w14:textId="77777777" w:rsidTr="001D343C">
        <w:trPr>
          <w:trHeight w:val="5272"/>
        </w:trPr>
        <w:tc>
          <w:tcPr>
            <w:tcW w:w="8107" w:type="dxa"/>
            <w:tcMar>
              <w:top w:w="227" w:type="dxa"/>
              <w:bottom w:w="0" w:type="dxa"/>
            </w:tcMar>
            <w:vAlign w:val="center"/>
          </w:tcPr>
          <w:p w14:paraId="7D776440" w14:textId="77777777" w:rsidR="00BB4F74" w:rsidRDefault="00BB4F74" w:rsidP="001D343C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80CF611" wp14:editId="51AFF5B1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-635</wp:posOffset>
                      </wp:positionV>
                      <wp:extent cx="4907280" cy="3215640"/>
                      <wp:effectExtent l="76200" t="76200" r="102870" b="9906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07280" cy="32156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>
                                <a:glow rad="63500">
                                  <a:schemeClr val="tx1">
                                    <a:alpha val="40000"/>
                                  </a:schemeClr>
                                </a:glow>
                              </a:effec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30B4E1" w14:textId="6E9B8B77" w:rsidR="00BB4F74" w:rsidRPr="00812C8A" w:rsidRDefault="000962AD" w:rsidP="00BB4F74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</w:pPr>
                                  <w:r w:rsidRPr="00AE4321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Few manag</w:t>
                                  </w:r>
                                  <w:r w:rsidR="00AE4321" w:rsidRPr="00AE4321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erial</w:t>
                                  </w:r>
                                  <w:r w:rsidR="009D4B7B" w:rsidRPr="00AE4321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 xml:space="preserve"> level</w:t>
                                  </w:r>
                                  <w:r w:rsidR="00AE4321" w:rsidRPr="00AE4321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s. All</w:t>
                                  </w:r>
                                  <w:r w:rsidR="009D4B7B" w:rsidRPr="00AE4321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 xml:space="preserve"> other employees on the same level.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0CF61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32" type="#_x0000_t202" style="position:absolute;left:0;text-align:left;margin-left:-5.9pt;margin-top:-.05pt;width:386.4pt;height:253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" fillcolor="white [3201]" strokeweight=".5pt">
                      <v:textbox>
                        <w:txbxContent>
                          <w:p w14:paraId="7930B4E1" w14:textId="6E9B8B77" w:rsidR="00BB4F74" w:rsidRPr="00812C8A" w:rsidRDefault="000962AD" w:rsidP="00BB4F74">
                            <w:pPr>
                              <w:jc w:val="center"/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</w:pPr>
                            <w:r w:rsidRPr="00AE4321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Few manag</w:t>
                            </w:r>
                            <w:r w:rsidR="00AE4321" w:rsidRPr="00AE4321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erial</w:t>
                            </w:r>
                            <w:r w:rsidR="009D4B7B" w:rsidRPr="00AE4321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 level</w:t>
                            </w:r>
                            <w:r w:rsidR="00AE4321" w:rsidRPr="00AE4321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s. All</w:t>
                            </w:r>
                            <w:r w:rsidR="009D4B7B" w:rsidRPr="00AE4321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 other employees on the same level.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107" w:type="dxa"/>
            <w:tcMar>
              <w:top w:w="227" w:type="dxa"/>
              <w:bottom w:w="0" w:type="dxa"/>
            </w:tcMar>
            <w:vAlign w:val="center"/>
          </w:tcPr>
          <w:p w14:paraId="684DE096" w14:textId="77777777" w:rsidR="00BB4F74" w:rsidRDefault="00BB4F74" w:rsidP="001D343C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4D1536D" wp14:editId="6BD97F84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-20955</wp:posOffset>
                      </wp:positionV>
                      <wp:extent cx="4762500" cy="3238500"/>
                      <wp:effectExtent l="76200" t="76200" r="95250" b="952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0" cy="323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>
                                <a:glow rad="63500">
                                  <a:schemeClr val="tx1">
                                    <a:alpha val="40000"/>
                                  </a:schemeClr>
                                </a:glow>
                              </a:effec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4C54AC" w14:textId="6DFF6449" w:rsidR="00BB4F74" w:rsidRPr="00812C8A" w:rsidRDefault="00381EBD" w:rsidP="00BB4F74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Divided into two different structures</w:t>
                                  </w:r>
                                  <w:r w:rsidR="00E72869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. E</w:t>
                                  </w:r>
                                  <w:r w:rsidR="008D1EA0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mployees report to</w:t>
                                  </w:r>
                                  <w:r w:rsidR="006155D0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8D1EA0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>more than one manager</w:t>
                                  </w:r>
                                  <w:r w:rsidR="00E72869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 xml:space="preserve"> or </w:t>
                                  </w:r>
                                  <w:r w:rsidR="008D1EA0"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  <w:t xml:space="preserve">leader.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D1536D" id="Text Box 8" o:spid="_x0000_s1033" type="#_x0000_t202" style="position:absolute;left:0;text-align:left;margin-left:8.75pt;margin-top:-1.65pt;width:375pt;height:2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" fillcolor="white [3201]" strokeweight=".5pt">
                      <v:textbox>
                        <w:txbxContent>
                          <w:p w14:paraId="534C54AC" w14:textId="6DFF6449" w:rsidR="00BB4F74" w:rsidRPr="00812C8A" w:rsidRDefault="00381EBD" w:rsidP="00BB4F74">
                            <w:pPr>
                              <w:jc w:val="center"/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Divided into two different structures</w:t>
                            </w:r>
                            <w:r w:rsidR="00E72869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. E</w:t>
                            </w:r>
                            <w:r w:rsidR="008D1EA0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mployees report to</w:t>
                            </w:r>
                            <w:r w:rsidR="006155D0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8D1EA0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more than one manager</w:t>
                            </w:r>
                            <w:r w:rsidR="00E72869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 or </w:t>
                            </w:r>
                            <w:r w:rsidR="008D1EA0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leader.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0F5E8B6A" w14:textId="39172D09" w:rsidR="009D1AE4" w:rsidRDefault="009D1AE4"/>
    <w:p w14:paraId="49278FB4" w14:textId="04359651" w:rsidR="009D1AE4" w:rsidRDefault="00CA3CDC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CEA3FD" wp14:editId="6A0F1BFE">
                <wp:simplePos x="0" y="0"/>
                <wp:positionH relativeFrom="column">
                  <wp:posOffset>5342890</wp:posOffset>
                </wp:positionH>
                <wp:positionV relativeFrom="paragraph">
                  <wp:posOffset>297815</wp:posOffset>
                </wp:positionV>
                <wp:extent cx="4747260" cy="3246120"/>
                <wp:effectExtent l="76200" t="76200" r="91440" b="8763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7260" cy="32461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ysClr val="windowText" lastClr="000000">
                              <a:alpha val="40000"/>
                            </a:sysClr>
                          </a:glow>
                        </a:effectLst>
                      </wps:spPr>
                      <wps:txbx>
                        <w:txbxContent>
                          <w:p w14:paraId="7E55BE3D" w14:textId="0562891B" w:rsidR="00BC190A" w:rsidRPr="00745BB5" w:rsidRDefault="00953723" w:rsidP="00BC190A">
                            <w:pPr>
                              <w:jc w:val="center"/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Separates </w:t>
                            </w:r>
                            <w:r w:rsidR="00623868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the market and product selling/making</w:t>
                            </w:r>
                            <w:r w:rsidR="006155D0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,</w:t>
                            </w:r>
                            <w:r w:rsidR="00623868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 not the employees</w:t>
                            </w:r>
                            <w:r w:rsidR="00946F9C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’</w:t>
                            </w:r>
                            <w:r w:rsidR="00623868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 skills.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EA3FD" id="Text Box 10" o:spid="_x0000_s1034" type="#_x0000_t202" style="position:absolute;margin-left:420.7pt;margin-top:23.45pt;width:373.8pt;height:255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" fillcolor="window" strokeweight=".5pt">
                <v:textbox>
                  <w:txbxContent>
                    <w:p w14:paraId="7E55BE3D" w14:textId="0562891B" w:rsidR="00BC190A" w:rsidRPr="00745BB5" w:rsidRDefault="00953723" w:rsidP="00BC190A">
                      <w:pPr>
                        <w:jc w:val="center"/>
                        <w:rPr>
                          <w:rFonts w:ascii="Arial Black" w:hAnsi="Arial Black"/>
                          <w:sz w:val="48"/>
                          <w:szCs w:val="48"/>
                        </w:rPr>
                      </w:pPr>
                      <w:r>
                        <w:rPr>
                          <w:rFonts w:ascii="Arial Black" w:hAnsi="Arial Black"/>
                          <w:sz w:val="48"/>
                          <w:szCs w:val="48"/>
                        </w:rPr>
                        <w:t xml:space="preserve">Separates </w:t>
                      </w:r>
                      <w:r w:rsidR="00623868">
                        <w:rPr>
                          <w:rFonts w:ascii="Arial Black" w:hAnsi="Arial Black"/>
                          <w:sz w:val="48"/>
                          <w:szCs w:val="48"/>
                        </w:rPr>
                        <w:t>the market and product selling/making</w:t>
                      </w:r>
                      <w:r w:rsidR="006155D0">
                        <w:rPr>
                          <w:rFonts w:ascii="Arial Black" w:hAnsi="Arial Black"/>
                          <w:sz w:val="48"/>
                          <w:szCs w:val="48"/>
                        </w:rPr>
                        <w:t>,</w:t>
                      </w:r>
                      <w:r w:rsidR="00623868">
                        <w:rPr>
                          <w:rFonts w:ascii="Arial Black" w:hAnsi="Arial Black"/>
                          <w:sz w:val="48"/>
                          <w:szCs w:val="48"/>
                        </w:rPr>
                        <w:t xml:space="preserve"> not the employees</w:t>
                      </w:r>
                      <w:r w:rsidR="00946F9C">
                        <w:rPr>
                          <w:rFonts w:ascii="Arial Black" w:hAnsi="Arial Black"/>
                          <w:sz w:val="48"/>
                          <w:szCs w:val="48"/>
                        </w:rPr>
                        <w:t>’</w:t>
                      </w:r>
                      <w:r w:rsidR="00623868">
                        <w:rPr>
                          <w:rFonts w:ascii="Arial Black" w:hAnsi="Arial Black"/>
                          <w:sz w:val="48"/>
                          <w:szCs w:val="48"/>
                        </w:rPr>
                        <w:t xml:space="preserve"> skills.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334F28" wp14:editId="0D1125DD">
                <wp:simplePos x="0" y="0"/>
                <wp:positionH relativeFrom="column">
                  <wp:posOffset>1270</wp:posOffset>
                </wp:positionH>
                <wp:positionV relativeFrom="paragraph">
                  <wp:posOffset>287655</wp:posOffset>
                </wp:positionV>
                <wp:extent cx="4916805" cy="3208020"/>
                <wp:effectExtent l="76200" t="76200" r="93345" b="8763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6805" cy="3208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9EF696" w14:textId="04A0D84E" w:rsidR="00BC190A" w:rsidRPr="00812C8A" w:rsidRDefault="00AA4BBF" w:rsidP="00AA4BBF">
                            <w:pPr>
                              <w:jc w:val="center"/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 xml:space="preserve">Divisional </w:t>
                            </w:r>
                            <w:r w:rsidR="009F1399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o</w:t>
                            </w:r>
                            <w:r w:rsidR="00946F9C"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  <w:t>rganisational structure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34F28" id="Text Box 9" o:spid="_x0000_s1035" type="#_x0000_t202" style="position:absolute;margin-left:.1pt;margin-top:22.65pt;width:387.15pt;height:2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" fillcolor="white [3201]" strokeweight=".5pt">
                <v:textbox>
                  <w:txbxContent>
                    <w:p w14:paraId="2F9EF696" w14:textId="04A0D84E" w:rsidR="00BC190A" w:rsidRPr="00812C8A" w:rsidRDefault="00AA4BBF" w:rsidP="00AA4BBF">
                      <w:pPr>
                        <w:jc w:val="center"/>
                        <w:rPr>
                          <w:rFonts w:ascii="Arial Black" w:hAnsi="Arial Black"/>
                          <w:sz w:val="48"/>
                          <w:szCs w:val="48"/>
                        </w:rPr>
                      </w:pPr>
                      <w:r>
                        <w:rPr>
                          <w:rFonts w:ascii="Arial Black" w:hAnsi="Arial Black"/>
                          <w:sz w:val="48"/>
                          <w:szCs w:val="48"/>
                        </w:rPr>
                        <w:t xml:space="preserve">Divisional </w:t>
                      </w:r>
                      <w:r w:rsidR="009F1399">
                        <w:rPr>
                          <w:rFonts w:ascii="Arial Black" w:hAnsi="Arial Black"/>
                          <w:sz w:val="48"/>
                          <w:szCs w:val="48"/>
                        </w:rPr>
                        <w:t>o</w:t>
                      </w:r>
                      <w:r w:rsidR="00946F9C">
                        <w:rPr>
                          <w:rFonts w:ascii="Arial Black" w:hAnsi="Arial Black"/>
                          <w:sz w:val="48"/>
                          <w:szCs w:val="48"/>
                        </w:rPr>
                        <w:t>rganisational structure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16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DotDash" w:sz="4" w:space="0" w:color="auto"/>
          <w:insideV w:val="dotDotDash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7938"/>
        <w:gridCol w:w="8276"/>
      </w:tblGrid>
      <w:tr w:rsidR="00BC190A" w14:paraId="516A9912" w14:textId="77777777" w:rsidTr="00CA3CDC">
        <w:trPr>
          <w:trHeight w:val="5272"/>
        </w:trPr>
        <w:tc>
          <w:tcPr>
            <w:tcW w:w="7938" w:type="dxa"/>
            <w:tcMar>
              <w:top w:w="57" w:type="dxa"/>
              <w:bottom w:w="227" w:type="dxa"/>
            </w:tcMar>
            <w:vAlign w:val="center"/>
          </w:tcPr>
          <w:p w14:paraId="7375AEFA" w14:textId="56FB9E81" w:rsidR="00BC190A" w:rsidRDefault="00CA3CDC" w:rsidP="00446F6D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5E6E706" wp14:editId="5766D05E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3299460</wp:posOffset>
                      </wp:positionV>
                      <wp:extent cx="4907280" cy="3215640"/>
                      <wp:effectExtent l="76200" t="76200" r="102870" b="9906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07280" cy="32156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>
                                <a:glow rad="63500">
                                  <a:schemeClr val="tx1">
                                    <a:alpha val="40000"/>
                                  </a:schemeClr>
                                </a:glow>
                              </a:effec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7264CC" w14:textId="4CABBCED" w:rsidR="00BC190A" w:rsidRPr="00812C8A" w:rsidRDefault="00BC190A" w:rsidP="00BC190A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E6E706" id="Text Box 11" o:spid="_x0000_s1036" type="#_x0000_t202" style="position:absolute;left:0;text-align:left;margin-left:.7pt;margin-top:259.8pt;width:386.4pt;height:253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" fillcolor="white [3201]" strokeweight=".5pt">
                      <v:textbox>
                        <w:txbxContent>
                          <w:p w14:paraId="7A7264CC" w14:textId="4CABBCED" w:rsidR="00BC190A" w:rsidRPr="00812C8A" w:rsidRDefault="00BC190A" w:rsidP="00BC190A">
                            <w:pPr>
                              <w:jc w:val="center"/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76" w:type="dxa"/>
            <w:tcMar>
              <w:top w:w="57" w:type="dxa"/>
              <w:bottom w:w="227" w:type="dxa"/>
            </w:tcMar>
            <w:vAlign w:val="center"/>
          </w:tcPr>
          <w:p w14:paraId="04C695B9" w14:textId="0BD12E61" w:rsidR="00BC190A" w:rsidRDefault="00CA3CDC" w:rsidP="00446F6D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D209377" wp14:editId="50CC95C4">
                      <wp:simplePos x="0" y="0"/>
                      <wp:positionH relativeFrom="column">
                        <wp:posOffset>172085</wp:posOffset>
                      </wp:positionH>
                      <wp:positionV relativeFrom="paragraph">
                        <wp:posOffset>3284220</wp:posOffset>
                      </wp:positionV>
                      <wp:extent cx="4762500" cy="3238500"/>
                      <wp:effectExtent l="76200" t="76200" r="95250" b="9525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0" cy="323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>
                                <a:glow rad="63500">
                                  <a:schemeClr val="tx1">
                                    <a:alpha val="40000"/>
                                  </a:schemeClr>
                                </a:glow>
                              </a:effec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ADCEB6" w14:textId="3805AC32" w:rsidR="00BC190A" w:rsidRPr="00812C8A" w:rsidRDefault="00BC190A" w:rsidP="00BC190A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209377" id="Text Box 12" o:spid="_x0000_s1037" type="#_x0000_t202" style="position:absolute;left:0;text-align:left;margin-left:13.55pt;margin-top:258.6pt;width:375pt;height:2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" fillcolor="white [3201]" strokeweight=".5pt">
                      <v:textbox>
                        <w:txbxContent>
                          <w:p w14:paraId="23ADCEB6" w14:textId="3805AC32" w:rsidR="00BC190A" w:rsidRPr="00812C8A" w:rsidRDefault="00BC190A" w:rsidP="00BC190A">
                            <w:pPr>
                              <w:jc w:val="center"/>
                              <w:rPr>
                                <w:rFonts w:ascii="Arial Black" w:hAnsi="Arial Black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A6A159C" w14:textId="354DCA3C" w:rsidR="009D1AE4" w:rsidRDefault="009D1AE4"/>
    <w:sectPr w:rsidR="009D1AE4" w:rsidSect="003729E2">
      <w:pgSz w:w="16838" w:h="11906" w:orient="landscape"/>
      <w:pgMar w:top="284" w:right="340" w:bottom="28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47AC4" w14:textId="77777777" w:rsidR="00CF2D28" w:rsidRDefault="00CF2D28" w:rsidP="002A4EB5">
      <w:pPr>
        <w:spacing w:after="0" w:line="240" w:lineRule="auto"/>
      </w:pPr>
      <w:r>
        <w:separator/>
      </w:r>
    </w:p>
  </w:endnote>
  <w:endnote w:type="continuationSeparator" w:id="0">
    <w:p w14:paraId="6C9F4FDE" w14:textId="77777777" w:rsidR="00CF2D28" w:rsidRDefault="00CF2D28" w:rsidP="002A4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17159" w14:textId="77777777" w:rsidR="00CF2D28" w:rsidRDefault="00CF2D28" w:rsidP="002A4EB5">
      <w:pPr>
        <w:spacing w:after="0" w:line="240" w:lineRule="auto"/>
      </w:pPr>
      <w:r>
        <w:separator/>
      </w:r>
    </w:p>
  </w:footnote>
  <w:footnote w:type="continuationSeparator" w:id="0">
    <w:p w14:paraId="0816F2FE" w14:textId="77777777" w:rsidR="00CF2D28" w:rsidRDefault="00CF2D28" w:rsidP="002A4E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DFC"/>
    <w:rsid w:val="00003717"/>
    <w:rsid w:val="00045C3F"/>
    <w:rsid w:val="000754F0"/>
    <w:rsid w:val="000962AD"/>
    <w:rsid w:val="00141DE4"/>
    <w:rsid w:val="0021008D"/>
    <w:rsid w:val="0021277C"/>
    <w:rsid w:val="00246B46"/>
    <w:rsid w:val="00266524"/>
    <w:rsid w:val="002A4EB5"/>
    <w:rsid w:val="002B15A9"/>
    <w:rsid w:val="002F369B"/>
    <w:rsid w:val="003729E2"/>
    <w:rsid w:val="00381EBD"/>
    <w:rsid w:val="003E1EC2"/>
    <w:rsid w:val="003E67A8"/>
    <w:rsid w:val="003F0FD3"/>
    <w:rsid w:val="003F5405"/>
    <w:rsid w:val="004679B8"/>
    <w:rsid w:val="004D283F"/>
    <w:rsid w:val="004E5630"/>
    <w:rsid w:val="00515BDF"/>
    <w:rsid w:val="0052485E"/>
    <w:rsid w:val="00552FE4"/>
    <w:rsid w:val="005C457C"/>
    <w:rsid w:val="005D27CE"/>
    <w:rsid w:val="005F794C"/>
    <w:rsid w:val="006155D0"/>
    <w:rsid w:val="00623868"/>
    <w:rsid w:val="0066459F"/>
    <w:rsid w:val="00665EB7"/>
    <w:rsid w:val="006703AD"/>
    <w:rsid w:val="00743E90"/>
    <w:rsid w:val="00745BB5"/>
    <w:rsid w:val="00763D71"/>
    <w:rsid w:val="007A0A3F"/>
    <w:rsid w:val="008028A9"/>
    <w:rsid w:val="00812C8A"/>
    <w:rsid w:val="0083576B"/>
    <w:rsid w:val="008B36EB"/>
    <w:rsid w:val="008D1EA0"/>
    <w:rsid w:val="008E67D1"/>
    <w:rsid w:val="00946F9C"/>
    <w:rsid w:val="00953723"/>
    <w:rsid w:val="00957365"/>
    <w:rsid w:val="00964581"/>
    <w:rsid w:val="00997701"/>
    <w:rsid w:val="009D1AE4"/>
    <w:rsid w:val="009D4A05"/>
    <w:rsid w:val="009D4B7B"/>
    <w:rsid w:val="009F1399"/>
    <w:rsid w:val="00A92C9F"/>
    <w:rsid w:val="00AA4BBF"/>
    <w:rsid w:val="00AD7EEF"/>
    <w:rsid w:val="00AE4321"/>
    <w:rsid w:val="00B05434"/>
    <w:rsid w:val="00B07EC6"/>
    <w:rsid w:val="00B120CA"/>
    <w:rsid w:val="00B22F13"/>
    <w:rsid w:val="00B71DB1"/>
    <w:rsid w:val="00B8711C"/>
    <w:rsid w:val="00BB4F74"/>
    <w:rsid w:val="00BC190A"/>
    <w:rsid w:val="00BD0CEB"/>
    <w:rsid w:val="00C12568"/>
    <w:rsid w:val="00C25DFC"/>
    <w:rsid w:val="00C3213B"/>
    <w:rsid w:val="00C4783E"/>
    <w:rsid w:val="00C74403"/>
    <w:rsid w:val="00C80C3A"/>
    <w:rsid w:val="00CA3CDC"/>
    <w:rsid w:val="00CD5EE3"/>
    <w:rsid w:val="00CF2D28"/>
    <w:rsid w:val="00D527A3"/>
    <w:rsid w:val="00D70174"/>
    <w:rsid w:val="00DC3C1A"/>
    <w:rsid w:val="00E1551A"/>
    <w:rsid w:val="00E453C4"/>
    <w:rsid w:val="00E72869"/>
    <w:rsid w:val="00EB590B"/>
    <w:rsid w:val="00F43098"/>
    <w:rsid w:val="00F43541"/>
    <w:rsid w:val="00F77FA5"/>
    <w:rsid w:val="00FC607F"/>
    <w:rsid w:val="00FD23BC"/>
    <w:rsid w:val="00FD377C"/>
    <w:rsid w:val="00FF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6B908"/>
  <w15:docId w15:val="{A4931702-91EA-4D69-B21F-9078A5D3C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0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C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A4E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EB5"/>
  </w:style>
  <w:style w:type="paragraph" w:styleId="Footer">
    <w:name w:val="footer"/>
    <w:basedOn w:val="Normal"/>
    <w:link w:val="FooterChar"/>
    <w:uiPriority w:val="99"/>
    <w:unhideWhenUsed/>
    <w:rsid w:val="002A4E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EB5"/>
  </w:style>
  <w:style w:type="paragraph" w:styleId="Revision">
    <w:name w:val="Revision"/>
    <w:hidden/>
    <w:uiPriority w:val="99"/>
    <w:semiHidden/>
    <w:rsid w:val="00E7286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46F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6F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6F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6F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6F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pare\2x2_Vocabulary_Flash_Card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DB8D58C-552C-4749-96C8-F6F8A1DD234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C5893880-5543-42A2-BEEE-1ADA237D01E8}"/>
</file>

<file path=customXml/itemProps2.xml><?xml version="1.0" encoding="utf-8"?>
<ds:datastoreItem xmlns:ds="http://schemas.openxmlformats.org/officeDocument/2006/customXml" ds:itemID="{312FC2F0-4BAF-429C-8C3F-46726A1F63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A7FEE5-5D3A-4640-B700-959AC1A2F5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9C61E0-576F-46FA-B8C3-E1A5EFCBCFEB}"/>
</file>

<file path=docProps/app.xml><?xml version="1.0" encoding="utf-8"?>
<Properties xmlns="http://schemas.openxmlformats.org/officeDocument/2006/extended-properties" xmlns:vt="http://schemas.openxmlformats.org/officeDocument/2006/docPropsVTypes">
  <Template>2x2_Vocabulary_Flash_Card_Template</Template>
  <TotalTime>1</TotalTime>
  <Pages>3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2x2 Vocabulary Flash Card Template</vt:lpstr>
    </vt:vector>
  </TitlesOfParts>
  <Company/>
  <LinksUpToDate>false</LinksUpToDate>
  <CharactersWithSpaces>30</CharactersWithSpaces>
  <SharedDoc>false</SharedDoc>
  <HyperlinkBase>http://www.class-templates.com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2x2 Vocabulary Flash Card Template</dc:title>
  <dc:subject>Flash Cards</dc:subject>
  <dc:creator>user</dc:creator>
  <cp:keywords>Flash Card Template</cp:keywords>
  <dc:description>Replace 'Insert text here' with your own words.</dc:description>
  <cp:lastModifiedBy>Hannah Johnson</cp:lastModifiedBy>
  <cp:revision>3</cp:revision>
  <dcterms:created xsi:type="dcterms:W3CDTF">2022-08-30T16:22:00Z</dcterms:created>
  <dcterms:modified xsi:type="dcterms:W3CDTF">2022-10-19T08:01:00Z</dcterms:modified>
  <cp:category>Flash Cards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completed">
    <vt:filetime>2013-10-20T23:00:00Z</vt:filetime>
  </property>
  <property fmtid="{D5CDD505-2E9C-101B-9397-08002B2CF9AE}" pid="3" name="Document number">
    <vt:lpwstr>2x2_Vocabulary_Flash_Card_Template</vt:lpwstr>
  </property>
  <property fmtid="{D5CDD505-2E9C-101B-9397-08002B2CF9AE}" pid="4" name="Publisher">
    <vt:lpwstr>class-templates.com</vt:lpwstr>
  </property>
  <property fmtid="{D5CDD505-2E9C-101B-9397-08002B2CF9AE}" pid="5" name="ContentTypeId">
    <vt:lpwstr>0x010100BF881A016B10084995EF93CBCB18F51C</vt:lpwstr>
  </property>
  <property fmtid="{D5CDD505-2E9C-101B-9397-08002B2CF9AE}" pid="6" name="MediaServiceImageTags">
    <vt:lpwstr/>
  </property>
</Properties>
</file>